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9FBAF" w14:textId="77777777" w:rsidR="006F6C6A" w:rsidRDefault="006F6C6A" w:rsidP="006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B092DBB" w14:textId="77777777" w:rsidR="006F6C6A" w:rsidRDefault="006F6C6A" w:rsidP="006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Ashford, Derbyshire. Husbandman.</w:t>
      </w:r>
    </w:p>
    <w:p w14:paraId="5A2C51DF" w14:textId="77777777" w:rsidR="006F6C6A" w:rsidRDefault="006F6C6A" w:rsidP="006F6C6A">
      <w:pPr>
        <w:pStyle w:val="NoSpacing"/>
        <w:rPr>
          <w:rFonts w:cs="Times New Roman"/>
          <w:szCs w:val="24"/>
        </w:rPr>
      </w:pPr>
    </w:p>
    <w:p w14:paraId="714DCA6D" w14:textId="77777777" w:rsidR="006F6C6A" w:rsidRDefault="006F6C6A" w:rsidP="006F6C6A">
      <w:pPr>
        <w:pStyle w:val="NoSpacing"/>
        <w:rPr>
          <w:rFonts w:cs="Times New Roman"/>
          <w:szCs w:val="24"/>
        </w:rPr>
      </w:pPr>
    </w:p>
    <w:p w14:paraId="505B9F73" w14:textId="77777777" w:rsidR="006F6C6A" w:rsidRDefault="006F6C6A" w:rsidP="006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Saperton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6600CF53" w14:textId="77777777" w:rsidR="006F6C6A" w:rsidRDefault="006F6C6A" w:rsidP="006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81E871B" w14:textId="77777777" w:rsidR="006F6C6A" w:rsidRDefault="006F6C6A" w:rsidP="006F6C6A">
      <w:pPr>
        <w:pStyle w:val="NoSpacing"/>
        <w:rPr>
          <w:rFonts w:cs="Times New Roman"/>
          <w:szCs w:val="24"/>
        </w:rPr>
      </w:pPr>
    </w:p>
    <w:p w14:paraId="5631FC7C" w14:textId="77777777" w:rsidR="006F6C6A" w:rsidRDefault="006F6C6A" w:rsidP="006F6C6A">
      <w:pPr>
        <w:pStyle w:val="NoSpacing"/>
        <w:rPr>
          <w:rFonts w:cs="Times New Roman"/>
          <w:szCs w:val="24"/>
        </w:rPr>
      </w:pPr>
    </w:p>
    <w:p w14:paraId="56B00D8B" w14:textId="77777777" w:rsidR="006F6C6A" w:rsidRDefault="006F6C6A" w:rsidP="006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2024</w:t>
      </w:r>
    </w:p>
    <w:p w14:paraId="7BC120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16212" w14:textId="77777777" w:rsidR="006F6C6A" w:rsidRDefault="006F6C6A" w:rsidP="009139A6">
      <w:r>
        <w:separator/>
      </w:r>
    </w:p>
  </w:endnote>
  <w:endnote w:type="continuationSeparator" w:id="0">
    <w:p w14:paraId="529BA135" w14:textId="77777777" w:rsidR="006F6C6A" w:rsidRDefault="006F6C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681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430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36A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7F434" w14:textId="77777777" w:rsidR="006F6C6A" w:rsidRDefault="006F6C6A" w:rsidP="009139A6">
      <w:r>
        <w:separator/>
      </w:r>
    </w:p>
  </w:footnote>
  <w:footnote w:type="continuationSeparator" w:id="0">
    <w:p w14:paraId="31A82803" w14:textId="77777777" w:rsidR="006F6C6A" w:rsidRDefault="006F6C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CF1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AF5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2C9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C6A"/>
    <w:rsid w:val="000666E0"/>
    <w:rsid w:val="002510B7"/>
    <w:rsid w:val="00270799"/>
    <w:rsid w:val="005C130B"/>
    <w:rsid w:val="006B43CB"/>
    <w:rsid w:val="006F6C6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A42E8"/>
  <w15:chartTrackingRefBased/>
  <w15:docId w15:val="{81139B8D-2FED-4D6E-876E-01A9DB12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F6C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2024-05-22T16:22:00Z</dcterms:created>
  <dcterms:modified xsi:type="dcterms:W3CDTF">2024-05-22T16:25:00Z</dcterms:modified>
</cp:coreProperties>
</file>